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004BB" w14:textId="77777777" w:rsidR="00A20856" w:rsidRDefault="00A20856" w:rsidP="00A20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John BROWNE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0CC24B29" w14:textId="77777777" w:rsidR="00A20856" w:rsidRDefault="00A20856" w:rsidP="00A20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One of the Masters of Chancery.</w:t>
      </w:r>
    </w:p>
    <w:p w14:paraId="14CA137A" w14:textId="77777777" w:rsidR="00A20856" w:rsidRDefault="00A20856" w:rsidP="00A20856">
      <w:pPr>
        <w:pStyle w:val="NoSpacing"/>
        <w:rPr>
          <w:rFonts w:cs="Times New Roman"/>
          <w:szCs w:val="24"/>
        </w:rPr>
      </w:pPr>
    </w:p>
    <w:p w14:paraId="2759EFE9" w14:textId="77777777" w:rsidR="00A20856" w:rsidRDefault="00A20856" w:rsidP="00A20856">
      <w:pPr>
        <w:pStyle w:val="NoSpacing"/>
        <w:rPr>
          <w:rFonts w:cs="Times New Roman"/>
          <w:szCs w:val="24"/>
        </w:rPr>
      </w:pPr>
    </w:p>
    <w:p w14:paraId="40558726" w14:textId="77777777" w:rsidR="00A20856" w:rsidRDefault="00A20856" w:rsidP="00A20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Mar.1486</w:t>
      </w:r>
      <w:r>
        <w:rPr>
          <w:rFonts w:cs="Times New Roman"/>
          <w:szCs w:val="24"/>
        </w:rPr>
        <w:tab/>
        <w:t>He was granted the free chapel by the town of Stafford.</w:t>
      </w:r>
    </w:p>
    <w:p w14:paraId="2C2E9DEA" w14:textId="77777777" w:rsidR="00A20856" w:rsidRDefault="00A20856" w:rsidP="00A20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p.65)</w:t>
      </w:r>
    </w:p>
    <w:p w14:paraId="136CDD12" w14:textId="77777777" w:rsidR="00A20856" w:rsidRDefault="00A20856" w:rsidP="00A20856">
      <w:pPr>
        <w:pStyle w:val="NoSpacing"/>
        <w:rPr>
          <w:rFonts w:cs="Times New Roman"/>
          <w:szCs w:val="24"/>
        </w:rPr>
      </w:pPr>
    </w:p>
    <w:p w14:paraId="5269C4D1" w14:textId="77777777" w:rsidR="00A20856" w:rsidRDefault="00A20856" w:rsidP="00A20856">
      <w:pPr>
        <w:pStyle w:val="NoSpacing"/>
        <w:rPr>
          <w:rFonts w:cs="Times New Roman"/>
          <w:szCs w:val="24"/>
        </w:rPr>
      </w:pPr>
    </w:p>
    <w:p w14:paraId="3EB0787E" w14:textId="77777777" w:rsidR="00A20856" w:rsidRDefault="00A20856" w:rsidP="00A20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770B96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C7D51" w14:textId="77777777" w:rsidR="00A20856" w:rsidRDefault="00A20856" w:rsidP="009139A6">
      <w:r>
        <w:separator/>
      </w:r>
    </w:p>
  </w:endnote>
  <w:endnote w:type="continuationSeparator" w:id="0">
    <w:p w14:paraId="1B4C6783" w14:textId="77777777" w:rsidR="00A20856" w:rsidRDefault="00A208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6A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C1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6E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51BBA" w14:textId="77777777" w:rsidR="00A20856" w:rsidRDefault="00A20856" w:rsidP="009139A6">
      <w:r>
        <w:separator/>
      </w:r>
    </w:p>
  </w:footnote>
  <w:footnote w:type="continuationSeparator" w:id="0">
    <w:p w14:paraId="5EAC15F2" w14:textId="77777777" w:rsidR="00A20856" w:rsidRDefault="00A208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5B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28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D7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856"/>
    <w:rsid w:val="000666E0"/>
    <w:rsid w:val="002510B7"/>
    <w:rsid w:val="005C130B"/>
    <w:rsid w:val="00826F5C"/>
    <w:rsid w:val="009139A6"/>
    <w:rsid w:val="009448BB"/>
    <w:rsid w:val="00947624"/>
    <w:rsid w:val="00A2085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1D3A2"/>
  <w15:chartTrackingRefBased/>
  <w15:docId w15:val="{DCD2D327-8B79-4F14-A5A2-C9412E05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2024-02-12T20:55:00Z</dcterms:created>
  <dcterms:modified xsi:type="dcterms:W3CDTF">2024-02-12T20:55:00Z</dcterms:modified>
</cp:coreProperties>
</file>